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3A8A94C9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16990" w:rsidRPr="00516990">
              <w:t>Ausstellungs- und Vorführungsraum „KlärBar“ in der Liebigstraße in Duisburg</w:t>
            </w:r>
            <w:r w:rsidR="00B5450D">
              <w:t>-Hochfeld</w:t>
            </w:r>
            <w:r w:rsidR="00E61343">
              <w:t xml:space="preserve"> 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0806E" w14:textId="77777777" w:rsidR="00805687" w:rsidRDefault="00805687">
      <w:r>
        <w:separator/>
      </w:r>
    </w:p>
    <w:p w14:paraId="3A4BFF50" w14:textId="77777777" w:rsidR="00805687" w:rsidRDefault="00805687"/>
    <w:p w14:paraId="108E6393" w14:textId="77777777" w:rsidR="00805687" w:rsidRDefault="00805687"/>
  </w:endnote>
  <w:endnote w:type="continuationSeparator" w:id="0">
    <w:p w14:paraId="1E138AD4" w14:textId="77777777" w:rsidR="00805687" w:rsidRDefault="00805687">
      <w:r>
        <w:continuationSeparator/>
      </w:r>
    </w:p>
    <w:p w14:paraId="6EC1B8AF" w14:textId="77777777" w:rsidR="00805687" w:rsidRDefault="00805687"/>
    <w:p w14:paraId="18D71154" w14:textId="77777777" w:rsidR="00805687" w:rsidRDefault="008056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07E59" w14:textId="77777777" w:rsidR="00805687" w:rsidRDefault="00805687" w:rsidP="00026D23">
      <w:r>
        <w:separator/>
      </w:r>
    </w:p>
  </w:footnote>
  <w:footnote w:type="continuationSeparator" w:id="0">
    <w:p w14:paraId="225877D3" w14:textId="77777777" w:rsidR="00805687" w:rsidRDefault="00805687">
      <w:r>
        <w:continuationSeparator/>
      </w:r>
    </w:p>
    <w:p w14:paraId="36F99D17" w14:textId="77777777" w:rsidR="00805687" w:rsidRDefault="00805687"/>
    <w:p w14:paraId="210C411E" w14:textId="77777777" w:rsidR="00805687" w:rsidRDefault="00805687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B723E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16990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77612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66AA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05687"/>
    <w:rsid w:val="0080664E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C7373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B73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450D"/>
    <w:rsid w:val="00B576FE"/>
    <w:rsid w:val="00B579CF"/>
    <w:rsid w:val="00B60A29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D2315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75F"/>
    <w:rsid w:val="00E6087B"/>
    <w:rsid w:val="00E61343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739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Arslan, Yunus</cp:lastModifiedBy>
  <cp:revision>85</cp:revision>
  <cp:lastPrinted>2024-07-15T07:21:00Z</cp:lastPrinted>
  <dcterms:created xsi:type="dcterms:W3CDTF">2022-01-27T14:34:00Z</dcterms:created>
  <dcterms:modified xsi:type="dcterms:W3CDTF">2026-06-16T09:29:00Z</dcterms:modified>
</cp:coreProperties>
</file>